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36A1F3AE" w:rsidR="008C24F3" w:rsidRPr="00FB60BC" w:rsidRDefault="008C24F3" w:rsidP="00C621C6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974B5A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D97C7D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C748C4" w:rsidRPr="00C748C4">
        <w:rPr>
          <w:rFonts w:cs="Arial"/>
          <w:b/>
          <w:bCs/>
          <w:color w:val="808080"/>
          <w:sz w:val="26"/>
          <w:szCs w:val="26"/>
        </w:rPr>
        <w:t>R2-2305209</w:t>
      </w:r>
    </w:p>
    <w:p w14:paraId="603E6637" w14:textId="7DCACE9A" w:rsidR="008C24F3" w:rsidRPr="00CB2509" w:rsidRDefault="00C748C4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Incheon, Korea,</w:t>
      </w:r>
      <w:r w:rsidR="008C24F3">
        <w:rPr>
          <w:b/>
          <w:noProof/>
          <w:sz w:val="24"/>
        </w:rPr>
        <w:t xml:space="preserve">, </w:t>
      </w:r>
      <w:r w:rsidR="00D97C7D">
        <w:rPr>
          <w:b/>
          <w:noProof/>
          <w:sz w:val="24"/>
        </w:rPr>
        <w:t>May</w:t>
      </w:r>
      <w:r w:rsidR="00C621C6">
        <w:rPr>
          <w:b/>
          <w:noProof/>
          <w:sz w:val="24"/>
        </w:rPr>
        <w:t>,</w:t>
      </w:r>
      <w:r w:rsidR="008C24F3">
        <w:rPr>
          <w:b/>
          <w:noProof/>
          <w:sz w:val="24"/>
        </w:rPr>
        <w:t xml:space="preserve"> 202</w:t>
      </w:r>
      <w:r w:rsidR="00C621C6"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632364DA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621C6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4E433D">
        <w:rPr>
          <w:rFonts w:ascii="Arial" w:hAnsi="Arial" w:cs="Arial"/>
          <w:b/>
          <w:noProof/>
          <w:sz w:val="28"/>
          <w:szCs w:val="28"/>
          <w:lang w:val="en-US"/>
        </w:rPr>
        <w:t>.9.</w:t>
      </w:r>
      <w:r w:rsidR="00C621C6">
        <w:rPr>
          <w:rFonts w:ascii="Arial" w:hAnsi="Arial" w:cs="Arial"/>
          <w:b/>
          <w:noProof/>
          <w:sz w:val="28"/>
          <w:szCs w:val="28"/>
          <w:lang w:val="en-US"/>
        </w:rPr>
        <w:t>3</w:t>
      </w:r>
    </w:p>
    <w:p w14:paraId="44055826" w14:textId="7777777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1C13897E" w14:textId="36EB2041" w:rsidR="008C24F3" w:rsidRPr="00CB4BFB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C55BC1">
        <w:rPr>
          <w:rFonts w:ascii="Arial" w:hAnsi="Arial" w:cs="Arial"/>
          <w:b/>
          <w:noProof/>
          <w:sz w:val="28"/>
          <w:szCs w:val="28"/>
          <w:lang w:val="en-US"/>
        </w:rPr>
        <w:t>SL U2N relay for the service continuity enhancement</w:t>
      </w:r>
    </w:p>
    <w:p w14:paraId="6EDB8772" w14:textId="76E8056A" w:rsidR="00FE0B4E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57AF3307" w14:textId="77777777" w:rsidR="00C748C4" w:rsidRDefault="00C748C4" w:rsidP="00C748C4">
      <w:pPr>
        <w:rPr>
          <w:lang w:eastAsia="ko-KR"/>
        </w:rPr>
      </w:pPr>
      <w:r>
        <w:rPr>
          <w:lang w:eastAsia="ko-KR"/>
        </w:rPr>
        <w:t>In the service continuity supporting for the inter-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direct/indirect-to-indirect path switching, RAN3 had some conclusions on which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will select path type and target relay UE. However, it’s not clear whether the source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delivers the PC5 RSRP measured by remote UE to the target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. We think it can be discussed in RAN2.</w:t>
      </w:r>
    </w:p>
    <w:p w14:paraId="43E7540A" w14:textId="4164AD87" w:rsidR="00B1616E" w:rsidRDefault="00C748C4" w:rsidP="00C748C4">
      <w:pPr>
        <w:rPr>
          <w:lang w:eastAsia="ko-KR"/>
        </w:rPr>
      </w:pPr>
      <w:r>
        <w:rPr>
          <w:lang w:eastAsia="ko-KR"/>
        </w:rPr>
        <w:t>For the lossless delivery, in the last RAN2 meeting (RAN2 #121b), RAN2 put some candidate solutions on the table for the lossless delivery when uplink and downlink, during the inter-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indirect-to-direct/indirect path switching. We want to share our view about the candidate solutions.</w:t>
      </w:r>
    </w:p>
    <w:p w14:paraId="54D26C49" w14:textId="27911306" w:rsidR="00361BFB" w:rsidRDefault="008C24F3" w:rsidP="00361BFB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1AAAD226" w14:textId="32DB3B12" w:rsidR="00DB037A" w:rsidRPr="00DB037A" w:rsidRDefault="00FC3CD1" w:rsidP="00DB037A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E7051F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1</w:t>
      </w:r>
      <w:r w:rsidRPr="00E7051F">
        <w:rPr>
          <w:rFonts w:eastAsia="맑은 고딕"/>
          <w:sz w:val="28"/>
          <w:szCs w:val="28"/>
          <w:lang w:eastAsia="ko-KR"/>
        </w:rPr>
        <w:t xml:space="preserve"> </w:t>
      </w:r>
      <w:r w:rsidR="00CC3D50">
        <w:rPr>
          <w:rFonts w:eastAsia="맑은 고딕"/>
          <w:sz w:val="28"/>
          <w:szCs w:val="28"/>
          <w:lang w:eastAsia="ko-KR"/>
        </w:rPr>
        <w:t>Service continuity for int</w:t>
      </w:r>
      <w:r w:rsidR="003522AE">
        <w:rPr>
          <w:rFonts w:eastAsia="맑은 고딕"/>
          <w:sz w:val="28"/>
          <w:szCs w:val="28"/>
          <w:lang w:eastAsia="ko-KR"/>
        </w:rPr>
        <w:t>er</w:t>
      </w:r>
      <w:r w:rsidR="00CC3D50">
        <w:rPr>
          <w:rFonts w:eastAsia="맑은 고딕"/>
          <w:sz w:val="28"/>
          <w:szCs w:val="28"/>
          <w:lang w:eastAsia="ko-KR"/>
        </w:rPr>
        <w:t>-</w:t>
      </w:r>
      <w:proofErr w:type="spellStart"/>
      <w:r w:rsidR="00CC3D50">
        <w:rPr>
          <w:rFonts w:eastAsia="맑은 고딕"/>
          <w:sz w:val="28"/>
          <w:szCs w:val="28"/>
          <w:lang w:eastAsia="ko-KR"/>
        </w:rPr>
        <w:t>gNB</w:t>
      </w:r>
      <w:proofErr w:type="spellEnd"/>
      <w:r w:rsidR="00CC3D50">
        <w:rPr>
          <w:rFonts w:eastAsia="맑은 고딕"/>
          <w:sz w:val="28"/>
          <w:szCs w:val="28"/>
          <w:lang w:eastAsia="ko-KR"/>
        </w:rPr>
        <w:t xml:space="preserve"> direct</w:t>
      </w:r>
      <w:r w:rsidR="00944E69">
        <w:rPr>
          <w:rFonts w:eastAsia="맑은 고딕"/>
          <w:sz w:val="28"/>
          <w:szCs w:val="28"/>
          <w:lang w:eastAsia="ko-KR"/>
        </w:rPr>
        <w:t>/indirect</w:t>
      </w:r>
      <w:r w:rsidR="00CC3D50">
        <w:rPr>
          <w:rFonts w:eastAsia="맑은 고딕"/>
          <w:sz w:val="28"/>
          <w:szCs w:val="28"/>
          <w:lang w:eastAsia="ko-KR"/>
        </w:rPr>
        <w:t>-to-indirect case</w:t>
      </w:r>
    </w:p>
    <w:p w14:paraId="29BF557C" w14:textId="77777777" w:rsidR="00C748C4" w:rsidRDefault="00C748C4" w:rsidP="00AF0D0B">
      <w:pPr>
        <w:jc w:val="both"/>
        <w:rPr>
          <w:lang w:eastAsia="ko-KR"/>
        </w:rPr>
      </w:pPr>
      <w:r w:rsidRPr="00C748C4">
        <w:rPr>
          <w:lang w:eastAsia="ko-KR"/>
        </w:rPr>
        <w:t>For the inter-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direct/indirect-to-indirect path switching, RAN3 made their agreement such as “the source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sends a list of candidate relay UEs belonging to the same target cell in the HO REQ message. At least Remote UE ID and a list of candidate target relay UE IDs should be included in the </w:t>
      </w:r>
      <w:proofErr w:type="spellStart"/>
      <w:r w:rsidRPr="00C748C4">
        <w:rPr>
          <w:lang w:eastAsia="ko-KR"/>
        </w:rPr>
        <w:t>XnAP</w:t>
      </w:r>
      <w:proofErr w:type="spellEnd"/>
      <w:r w:rsidRPr="00C748C4">
        <w:rPr>
          <w:lang w:eastAsia="ko-KR"/>
        </w:rPr>
        <w:t xml:space="preserve"> HANDOVER REQUEST message.” In this agreement, it’s not clear whether the PC5 RSRP measured by the remote UE is delivered to the target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. The reason target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selects a target relay UE for the inter-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direct/indirect-to-indirect path switching is that they assume the target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can select a better target relay UE than the source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. Because the target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can know the RRC state of the candidate relay UEs and the </w:t>
      </w:r>
      <w:proofErr w:type="spellStart"/>
      <w:r w:rsidRPr="00C748C4">
        <w:rPr>
          <w:lang w:eastAsia="ko-KR"/>
        </w:rPr>
        <w:t>Uu</w:t>
      </w:r>
      <w:proofErr w:type="spellEnd"/>
      <w:r w:rsidRPr="00C748C4">
        <w:rPr>
          <w:lang w:eastAsia="ko-KR"/>
        </w:rPr>
        <w:t xml:space="preserve"> RSRP. However, the target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doesn’t know the PC5 RSRP between the remote UE and the candidate relay UEs. For the target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to select a proper target relay UE, the target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may need to know the PC5 RSRP value measured by remote UE. </w:t>
      </w:r>
    </w:p>
    <w:p w14:paraId="5DB993F6" w14:textId="77777777" w:rsidR="00C748C4" w:rsidRPr="00C748C4" w:rsidRDefault="00C748C4" w:rsidP="00C748C4">
      <w:pPr>
        <w:jc w:val="both"/>
        <w:rPr>
          <w:b/>
          <w:lang w:eastAsia="ko-KR"/>
        </w:rPr>
      </w:pPr>
      <w:r w:rsidRPr="00C748C4">
        <w:rPr>
          <w:b/>
          <w:lang w:eastAsia="ko-KR"/>
        </w:rPr>
        <w:t xml:space="preserve">Observation 1: Target </w:t>
      </w:r>
      <w:proofErr w:type="spellStart"/>
      <w:r w:rsidRPr="00C748C4">
        <w:rPr>
          <w:b/>
          <w:lang w:eastAsia="ko-KR"/>
        </w:rPr>
        <w:t>gNB</w:t>
      </w:r>
      <w:proofErr w:type="spellEnd"/>
      <w:r w:rsidRPr="00C748C4">
        <w:rPr>
          <w:b/>
          <w:lang w:eastAsia="ko-KR"/>
        </w:rPr>
        <w:t xml:space="preserve"> knows the RRC state of the candidate relay UEs. </w:t>
      </w:r>
    </w:p>
    <w:p w14:paraId="336E1D4F" w14:textId="77777777" w:rsidR="00C748C4" w:rsidRPr="00C748C4" w:rsidRDefault="00C748C4" w:rsidP="00C748C4">
      <w:pPr>
        <w:jc w:val="both"/>
        <w:rPr>
          <w:b/>
          <w:lang w:eastAsia="ko-KR"/>
        </w:rPr>
      </w:pPr>
      <w:r w:rsidRPr="00C748C4">
        <w:rPr>
          <w:b/>
          <w:lang w:eastAsia="ko-KR"/>
        </w:rPr>
        <w:t xml:space="preserve">Observation 2: If the candidate relay UE is in RRC_CONNECTED, the target </w:t>
      </w:r>
      <w:proofErr w:type="spellStart"/>
      <w:r w:rsidRPr="00C748C4">
        <w:rPr>
          <w:b/>
          <w:lang w:eastAsia="ko-KR"/>
        </w:rPr>
        <w:t>gNB</w:t>
      </w:r>
      <w:proofErr w:type="spellEnd"/>
      <w:r w:rsidRPr="00C748C4">
        <w:rPr>
          <w:b/>
          <w:lang w:eastAsia="ko-KR"/>
        </w:rPr>
        <w:t xml:space="preserve"> also knows </w:t>
      </w:r>
      <w:proofErr w:type="spellStart"/>
      <w:r w:rsidRPr="00C748C4">
        <w:rPr>
          <w:b/>
          <w:lang w:eastAsia="ko-KR"/>
        </w:rPr>
        <w:t>Uu</w:t>
      </w:r>
      <w:proofErr w:type="spellEnd"/>
      <w:r w:rsidRPr="00C748C4">
        <w:rPr>
          <w:b/>
          <w:lang w:eastAsia="ko-KR"/>
        </w:rPr>
        <w:t xml:space="preserve"> RSRP of the candidate relay UEs.</w:t>
      </w:r>
    </w:p>
    <w:p w14:paraId="22672A7B" w14:textId="77777777" w:rsidR="00C748C4" w:rsidRPr="00C748C4" w:rsidRDefault="00C748C4" w:rsidP="00C748C4">
      <w:pPr>
        <w:jc w:val="both"/>
        <w:rPr>
          <w:b/>
          <w:lang w:eastAsia="ko-KR"/>
        </w:rPr>
      </w:pPr>
      <w:r w:rsidRPr="00C748C4">
        <w:rPr>
          <w:b/>
          <w:lang w:eastAsia="ko-KR"/>
        </w:rPr>
        <w:t xml:space="preserve">Observation 3: Even if the PC5 RSRP of a candidate relay UE is better than the PC5 RSRP of any others, the target </w:t>
      </w:r>
      <w:proofErr w:type="spellStart"/>
      <w:r w:rsidRPr="00C748C4">
        <w:rPr>
          <w:b/>
          <w:lang w:eastAsia="ko-KR"/>
        </w:rPr>
        <w:t>gNB</w:t>
      </w:r>
      <w:proofErr w:type="spellEnd"/>
      <w:r w:rsidRPr="00C748C4">
        <w:rPr>
          <w:b/>
          <w:lang w:eastAsia="ko-KR"/>
        </w:rPr>
        <w:t xml:space="preserve"> can select the other relay UE among the candidate as a target relay UE considering the RRC state and the </w:t>
      </w:r>
      <w:proofErr w:type="spellStart"/>
      <w:r w:rsidRPr="00C748C4">
        <w:rPr>
          <w:b/>
          <w:lang w:eastAsia="ko-KR"/>
        </w:rPr>
        <w:t>Uu</w:t>
      </w:r>
      <w:proofErr w:type="spellEnd"/>
      <w:r w:rsidRPr="00C748C4">
        <w:rPr>
          <w:b/>
          <w:lang w:eastAsia="ko-KR"/>
        </w:rPr>
        <w:t xml:space="preserve"> RSRP.</w:t>
      </w:r>
    </w:p>
    <w:p w14:paraId="6AD56ECC" w14:textId="77777777" w:rsidR="00C748C4" w:rsidRPr="00C748C4" w:rsidRDefault="00C748C4" w:rsidP="00C748C4">
      <w:pPr>
        <w:jc w:val="both"/>
        <w:rPr>
          <w:b/>
          <w:lang w:eastAsia="ko-KR"/>
        </w:rPr>
      </w:pPr>
      <w:r w:rsidRPr="00C748C4">
        <w:rPr>
          <w:b/>
          <w:lang w:eastAsia="ko-KR"/>
        </w:rPr>
        <w:t xml:space="preserve">Observation 4: RAN3 agreed that the source </w:t>
      </w:r>
      <w:proofErr w:type="spellStart"/>
      <w:r w:rsidRPr="00C748C4">
        <w:rPr>
          <w:b/>
          <w:lang w:eastAsia="ko-KR"/>
        </w:rPr>
        <w:t>gNB</w:t>
      </w:r>
      <w:proofErr w:type="spellEnd"/>
      <w:r w:rsidRPr="00C748C4">
        <w:rPr>
          <w:b/>
          <w:lang w:eastAsia="ko-KR"/>
        </w:rPr>
        <w:t xml:space="preserve"> sends a list of the candidate relay UE IDs belonging to the same target cell</w:t>
      </w:r>
    </w:p>
    <w:p w14:paraId="2B8E6F64" w14:textId="19087834" w:rsidR="00A57264" w:rsidRDefault="00C748C4" w:rsidP="00C748C4">
      <w:pPr>
        <w:jc w:val="both"/>
        <w:rPr>
          <w:b/>
          <w:lang w:eastAsia="ko-KR"/>
        </w:rPr>
      </w:pPr>
      <w:r w:rsidRPr="00C748C4">
        <w:rPr>
          <w:b/>
          <w:lang w:eastAsia="ko-KR"/>
        </w:rPr>
        <w:t xml:space="preserve">Proposal 1: The source </w:t>
      </w:r>
      <w:proofErr w:type="spellStart"/>
      <w:r w:rsidRPr="00C748C4">
        <w:rPr>
          <w:b/>
          <w:lang w:eastAsia="ko-KR"/>
        </w:rPr>
        <w:t>gNB</w:t>
      </w:r>
      <w:proofErr w:type="spellEnd"/>
      <w:r w:rsidRPr="00C748C4">
        <w:rPr>
          <w:b/>
          <w:lang w:eastAsia="ko-KR"/>
        </w:rPr>
        <w:t xml:space="preserve"> sends PC5 RSRP measurement results on the candidate relay UEs to the target </w:t>
      </w:r>
      <w:proofErr w:type="spellStart"/>
      <w:r w:rsidRPr="00C748C4">
        <w:rPr>
          <w:b/>
          <w:lang w:eastAsia="ko-KR"/>
        </w:rPr>
        <w:t>gNB</w:t>
      </w:r>
      <w:proofErr w:type="spellEnd"/>
      <w:r w:rsidRPr="00C748C4">
        <w:rPr>
          <w:b/>
          <w:lang w:eastAsia="ko-KR"/>
        </w:rPr>
        <w:t xml:space="preserve"> via inter-node RRC message.</w:t>
      </w:r>
    </w:p>
    <w:p w14:paraId="74F83289" w14:textId="77777777" w:rsidR="00C748C4" w:rsidRPr="002456E8" w:rsidRDefault="00C748C4" w:rsidP="00C748C4">
      <w:pPr>
        <w:jc w:val="both"/>
        <w:rPr>
          <w:lang w:eastAsia="ko-KR"/>
        </w:rPr>
      </w:pPr>
    </w:p>
    <w:p w14:paraId="58760026" w14:textId="14E5CB1A" w:rsidR="003522AE" w:rsidRDefault="003522AE" w:rsidP="003522AE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E7051F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2</w:t>
      </w:r>
      <w:r w:rsidRPr="00E7051F">
        <w:rPr>
          <w:rFonts w:eastAsia="맑은 고딕"/>
          <w:sz w:val="28"/>
          <w:szCs w:val="28"/>
          <w:lang w:eastAsia="ko-KR"/>
        </w:rPr>
        <w:t xml:space="preserve"> </w:t>
      </w:r>
      <w:r>
        <w:rPr>
          <w:rFonts w:eastAsia="맑은 고딕"/>
          <w:sz w:val="28"/>
          <w:szCs w:val="28"/>
          <w:lang w:eastAsia="ko-KR"/>
        </w:rPr>
        <w:t>Lossless delivery for the uplink stream</w:t>
      </w:r>
    </w:p>
    <w:p w14:paraId="3E397AA0" w14:textId="1FD98B84" w:rsidR="00A57264" w:rsidRPr="00A57264" w:rsidRDefault="00A57264" w:rsidP="00A57264">
      <w:pPr>
        <w:rPr>
          <w:lang w:eastAsia="ko-KR"/>
        </w:rPr>
      </w:pPr>
      <w:r>
        <w:rPr>
          <w:lang w:eastAsia="ko-KR"/>
        </w:rPr>
        <w:t>In t</w:t>
      </w:r>
      <w:r>
        <w:rPr>
          <w:rFonts w:hint="eastAsia"/>
          <w:lang w:eastAsia="ko-KR"/>
        </w:rPr>
        <w:t>he last RNN2 meeting (RAN2 #</w:t>
      </w:r>
      <w:r>
        <w:rPr>
          <w:lang w:eastAsia="ko-KR"/>
        </w:rPr>
        <w:t xml:space="preserve">121bis), the following agreement was </w:t>
      </w:r>
      <w:r w:rsidR="00532195">
        <w:rPr>
          <w:lang w:eastAsia="ko-KR"/>
        </w:rPr>
        <w:t>made for the lossless uplink delivery during inter-</w:t>
      </w:r>
      <w:proofErr w:type="spellStart"/>
      <w:r w:rsidR="00532195">
        <w:rPr>
          <w:lang w:eastAsia="ko-KR"/>
        </w:rPr>
        <w:t>gNB</w:t>
      </w:r>
      <w:proofErr w:type="spellEnd"/>
      <w:r w:rsidR="00532195">
        <w:rPr>
          <w:lang w:eastAsia="ko-KR"/>
        </w:rPr>
        <w:t xml:space="preserve"> path switching.</w:t>
      </w:r>
    </w:p>
    <w:p w14:paraId="12CF55E3" w14:textId="77777777" w:rsidR="00CE7F69" w:rsidRDefault="00CE7F69" w:rsidP="00CE7F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71EAE85" w14:textId="77777777" w:rsidR="00CE7F69" w:rsidRPr="00361D0D" w:rsidRDefault="00CE7F69" w:rsidP="00CE7F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For uplink lossless data delivery for path switch, continue considering solutions U3 and U5 from R2-2304305.  Other solutions are not pursued.</w:t>
      </w:r>
    </w:p>
    <w:p w14:paraId="14A45D63" w14:textId="77777777" w:rsidR="00C748C4" w:rsidRDefault="00C748C4" w:rsidP="003522AE">
      <w:pPr>
        <w:rPr>
          <w:lang w:eastAsia="ko-KR"/>
        </w:rPr>
      </w:pPr>
      <w:r w:rsidRPr="00C748C4">
        <w:rPr>
          <w:lang w:eastAsia="ko-KR"/>
        </w:rPr>
        <w:t xml:space="preserve">We think both solutions U3 and U5 can be utilized by remote UE and/or source/target 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implementations for lossless uplink delivery for inter-</w:t>
      </w:r>
      <w:proofErr w:type="spellStart"/>
      <w:r w:rsidRPr="00C748C4">
        <w:rPr>
          <w:lang w:eastAsia="ko-KR"/>
        </w:rPr>
        <w:t>gNB</w:t>
      </w:r>
      <w:proofErr w:type="spellEnd"/>
      <w:r w:rsidRPr="00C748C4">
        <w:rPr>
          <w:lang w:eastAsia="ko-KR"/>
        </w:rPr>
        <w:t xml:space="preserve"> indirect-to-direct/indirect path switching. We support one of the solutions on the table within the condition without the current spec impact.</w:t>
      </w:r>
    </w:p>
    <w:p w14:paraId="6C631B46" w14:textId="009F6CBF" w:rsidR="003522AE" w:rsidRPr="001B7421" w:rsidRDefault="00CE7F69" w:rsidP="003522AE">
      <w:pPr>
        <w:rPr>
          <w:b/>
          <w:lang w:eastAsia="ko-KR"/>
        </w:rPr>
      </w:pPr>
      <w:r w:rsidRPr="001B7421">
        <w:rPr>
          <w:rFonts w:hint="eastAsia"/>
          <w:b/>
          <w:lang w:eastAsia="ko-KR"/>
        </w:rPr>
        <w:t xml:space="preserve">Observation </w:t>
      </w:r>
      <w:r w:rsidRPr="001B7421">
        <w:rPr>
          <w:b/>
          <w:lang w:eastAsia="ko-KR"/>
        </w:rPr>
        <w:t>4</w:t>
      </w:r>
      <w:r w:rsidRPr="001B7421">
        <w:rPr>
          <w:rFonts w:hint="eastAsia"/>
          <w:b/>
          <w:lang w:eastAsia="ko-KR"/>
        </w:rPr>
        <w:t>: The solution</w:t>
      </w:r>
      <w:r w:rsidR="001B7421">
        <w:rPr>
          <w:b/>
          <w:lang w:eastAsia="ko-KR"/>
        </w:rPr>
        <w:t>-</w:t>
      </w:r>
      <w:r w:rsidRPr="001B7421">
        <w:rPr>
          <w:b/>
          <w:lang w:eastAsia="ko-KR"/>
        </w:rPr>
        <w:t xml:space="preserve">U3 is remote UE implementation and the </w:t>
      </w:r>
      <w:r w:rsidR="001B7421">
        <w:rPr>
          <w:rFonts w:hint="eastAsia"/>
          <w:b/>
          <w:lang w:eastAsia="ko-KR"/>
        </w:rPr>
        <w:t>solution-</w:t>
      </w:r>
      <w:r w:rsidRPr="001B7421">
        <w:rPr>
          <w:b/>
          <w:lang w:eastAsia="ko-KR"/>
        </w:rPr>
        <w:t xml:space="preserve">U5 is </w:t>
      </w:r>
      <w:r w:rsidR="001B7421">
        <w:rPr>
          <w:b/>
          <w:lang w:eastAsia="ko-KR"/>
        </w:rPr>
        <w:t xml:space="preserve">the </w:t>
      </w:r>
      <w:r w:rsidRPr="001B7421">
        <w:rPr>
          <w:b/>
          <w:lang w:eastAsia="ko-KR"/>
        </w:rPr>
        <w:t>source</w:t>
      </w:r>
      <w:r w:rsidR="001B7421">
        <w:rPr>
          <w:b/>
          <w:lang w:eastAsia="ko-KR"/>
        </w:rPr>
        <w:t>/</w:t>
      </w:r>
      <w:r w:rsidR="00266062" w:rsidRPr="001B7421">
        <w:rPr>
          <w:b/>
          <w:lang w:eastAsia="ko-KR"/>
        </w:rPr>
        <w:t>target</w:t>
      </w:r>
      <w:r w:rsidRPr="001B7421">
        <w:rPr>
          <w:b/>
          <w:lang w:eastAsia="ko-KR"/>
        </w:rPr>
        <w:t xml:space="preserve"> </w:t>
      </w:r>
      <w:proofErr w:type="spellStart"/>
      <w:r w:rsidRPr="001B7421">
        <w:rPr>
          <w:b/>
          <w:lang w:eastAsia="ko-KR"/>
        </w:rPr>
        <w:t>gNB</w:t>
      </w:r>
      <w:proofErr w:type="spellEnd"/>
      <w:r w:rsidRPr="001B7421">
        <w:rPr>
          <w:b/>
          <w:lang w:eastAsia="ko-KR"/>
        </w:rPr>
        <w:t xml:space="preserve"> implementation.</w:t>
      </w:r>
    </w:p>
    <w:p w14:paraId="0C96FCF7" w14:textId="45C5B2F1" w:rsidR="00CE7F69" w:rsidRDefault="00266062" w:rsidP="003522AE">
      <w:pPr>
        <w:rPr>
          <w:b/>
          <w:strike/>
          <w:lang w:eastAsia="ko-KR"/>
        </w:rPr>
      </w:pPr>
      <w:r w:rsidRPr="00266062">
        <w:rPr>
          <w:b/>
          <w:lang w:eastAsia="ko-KR"/>
        </w:rPr>
        <w:t xml:space="preserve">Proposal 2: We </w:t>
      </w:r>
      <w:r w:rsidR="006F53F5">
        <w:rPr>
          <w:b/>
          <w:lang w:eastAsia="ko-KR"/>
        </w:rPr>
        <w:t xml:space="preserve">support </w:t>
      </w:r>
      <w:r w:rsidR="00EE3E8A">
        <w:rPr>
          <w:b/>
          <w:lang w:eastAsia="ko-KR"/>
        </w:rPr>
        <w:t xml:space="preserve">U3 and </w:t>
      </w:r>
      <w:r w:rsidR="006F53F5">
        <w:rPr>
          <w:b/>
          <w:lang w:eastAsia="ko-KR"/>
        </w:rPr>
        <w:t xml:space="preserve">U5 </w:t>
      </w:r>
      <w:r w:rsidR="00C748C4">
        <w:rPr>
          <w:b/>
          <w:lang w:eastAsia="ko-KR"/>
        </w:rPr>
        <w:t xml:space="preserve">within the condition </w:t>
      </w:r>
      <w:r w:rsidR="006F53F5">
        <w:rPr>
          <w:b/>
          <w:lang w:eastAsia="ko-KR"/>
        </w:rPr>
        <w:t>without spec impact</w:t>
      </w:r>
      <w:r w:rsidR="00532195">
        <w:rPr>
          <w:b/>
          <w:strike/>
          <w:lang w:eastAsia="ko-KR"/>
        </w:rPr>
        <w:t>.</w:t>
      </w:r>
    </w:p>
    <w:p w14:paraId="7FFEFEB4" w14:textId="77777777" w:rsidR="00532195" w:rsidRPr="00532195" w:rsidRDefault="00532195" w:rsidP="003522AE">
      <w:pPr>
        <w:rPr>
          <w:b/>
          <w:strike/>
          <w:lang w:eastAsia="ko-KR"/>
        </w:rPr>
      </w:pPr>
    </w:p>
    <w:p w14:paraId="35413849" w14:textId="22B856D8" w:rsidR="003522AE" w:rsidRDefault="003522AE" w:rsidP="003522AE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E7051F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3</w:t>
      </w:r>
      <w:r w:rsidRPr="00E7051F">
        <w:rPr>
          <w:rFonts w:eastAsia="맑은 고딕"/>
          <w:sz w:val="28"/>
          <w:szCs w:val="28"/>
          <w:lang w:eastAsia="ko-KR"/>
        </w:rPr>
        <w:t xml:space="preserve"> </w:t>
      </w:r>
      <w:r>
        <w:rPr>
          <w:rFonts w:eastAsia="맑은 고딕"/>
          <w:sz w:val="28"/>
          <w:szCs w:val="28"/>
          <w:lang w:eastAsia="ko-KR"/>
        </w:rPr>
        <w:t>Lossless delivery for the downlink stream</w:t>
      </w:r>
    </w:p>
    <w:p w14:paraId="034C488E" w14:textId="3A1DD064" w:rsidR="00532195" w:rsidRPr="00A57264" w:rsidRDefault="00532195" w:rsidP="00532195">
      <w:pPr>
        <w:rPr>
          <w:lang w:eastAsia="ko-KR"/>
        </w:rPr>
      </w:pPr>
      <w:r>
        <w:rPr>
          <w:lang w:eastAsia="ko-KR"/>
        </w:rPr>
        <w:t>In t</w:t>
      </w:r>
      <w:r>
        <w:rPr>
          <w:rFonts w:hint="eastAsia"/>
          <w:lang w:eastAsia="ko-KR"/>
        </w:rPr>
        <w:t>he last RNN2 meeting (RAN2 #</w:t>
      </w:r>
      <w:r>
        <w:rPr>
          <w:lang w:eastAsia="ko-KR"/>
        </w:rPr>
        <w:t>121bis), the following agreement was made for the lossless downlink delivery during inter-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path switching.</w:t>
      </w:r>
    </w:p>
    <w:p w14:paraId="62A0F443" w14:textId="77777777" w:rsidR="00CE7F69" w:rsidRDefault="00CE7F69" w:rsidP="00532195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CA2B1A3" w14:textId="77777777" w:rsidR="00CE7F69" w:rsidRDefault="00CE7F69" w:rsidP="00532195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For downlink lossless data delivery for path switch, Solution-D4 is taken as the baseline solution and keep Solution-D3/D5 on the table for further decision at the next meeting.</w:t>
      </w:r>
    </w:p>
    <w:p w14:paraId="61BBC245" w14:textId="77777777" w:rsidR="00D02410" w:rsidRDefault="00D02410" w:rsidP="00D02410">
      <w:pPr>
        <w:rPr>
          <w:lang w:eastAsia="ko-KR"/>
        </w:rPr>
      </w:pPr>
      <w:r>
        <w:rPr>
          <w:lang w:eastAsia="ko-KR"/>
        </w:rPr>
        <w:t xml:space="preserve">To implement solution D4, the target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request the source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to additionally forward the missing DL packets that were not forwarded earlier after receiving the PDCP status report. This solution is RAN3 related operation. The solution can give a spec impact on the RAN3. Before making an agreement to support solution D4 in RAN2, RAN2 needs to send LS to the RAN3 to ask whether RAN3 has a plan to support solution D4. </w:t>
      </w:r>
    </w:p>
    <w:p w14:paraId="016BFDE4" w14:textId="77777777" w:rsidR="00D02410" w:rsidRDefault="00D02410" w:rsidP="00D02410">
      <w:pPr>
        <w:rPr>
          <w:lang w:eastAsia="ko-KR"/>
        </w:rPr>
      </w:pPr>
      <w:r>
        <w:rPr>
          <w:lang w:eastAsia="ko-KR"/>
        </w:rPr>
        <w:t xml:space="preserve">Solution D3 is less optimization than solution D4, but it may not give a spec impact on RAN3. We think D3 can be implemented by the source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without spec impact. </w:t>
      </w:r>
    </w:p>
    <w:p w14:paraId="47FC14F2" w14:textId="26F7BE04" w:rsidR="001F1743" w:rsidRPr="001F1743" w:rsidRDefault="001F1743" w:rsidP="00D02410">
      <w:pPr>
        <w:rPr>
          <w:b/>
          <w:lang w:eastAsia="ko-KR"/>
        </w:rPr>
      </w:pPr>
      <w:r w:rsidRPr="001F1743">
        <w:rPr>
          <w:b/>
          <w:lang w:eastAsia="ko-KR"/>
        </w:rPr>
        <w:t xml:space="preserve">Observation 5: </w:t>
      </w:r>
      <w:r w:rsidR="006655E8">
        <w:rPr>
          <w:b/>
          <w:lang w:eastAsia="ko-KR"/>
        </w:rPr>
        <w:t>Downlink s</w:t>
      </w:r>
      <w:r w:rsidRPr="001F1743">
        <w:rPr>
          <w:b/>
          <w:lang w:eastAsia="ko-KR"/>
        </w:rPr>
        <w:t xml:space="preserve">olution D3 can be left to source </w:t>
      </w:r>
      <w:proofErr w:type="spellStart"/>
      <w:r w:rsidRPr="001F1743">
        <w:rPr>
          <w:b/>
          <w:lang w:eastAsia="ko-KR"/>
        </w:rPr>
        <w:t>gNB</w:t>
      </w:r>
      <w:proofErr w:type="spellEnd"/>
      <w:r w:rsidRPr="001F1743">
        <w:rPr>
          <w:b/>
          <w:lang w:eastAsia="ko-KR"/>
        </w:rPr>
        <w:t xml:space="preserve"> implementation without a spec impact. </w:t>
      </w:r>
    </w:p>
    <w:p w14:paraId="6156F193" w14:textId="2EFCB8D4" w:rsidR="001F1743" w:rsidRDefault="001F1743" w:rsidP="0038724F">
      <w:pPr>
        <w:rPr>
          <w:b/>
          <w:lang w:eastAsia="ko-KR"/>
        </w:rPr>
      </w:pPr>
      <w:r w:rsidRPr="001F1743">
        <w:rPr>
          <w:b/>
          <w:lang w:eastAsia="ko-KR"/>
        </w:rPr>
        <w:t xml:space="preserve">Proposal </w:t>
      </w:r>
      <w:r w:rsidR="006655E8">
        <w:rPr>
          <w:b/>
          <w:lang w:eastAsia="ko-KR"/>
        </w:rPr>
        <w:t>3</w:t>
      </w:r>
      <w:r w:rsidRPr="001F1743">
        <w:rPr>
          <w:b/>
          <w:lang w:eastAsia="ko-KR"/>
        </w:rPr>
        <w:t>: RAN2 needs to send LS to the RAN3 to ask whether RAN3 will support the downlink solution D4.</w:t>
      </w:r>
    </w:p>
    <w:p w14:paraId="510F644E" w14:textId="4BD5261A" w:rsidR="009F79DC" w:rsidRPr="00165944" w:rsidRDefault="00165944" w:rsidP="0038724F">
      <w:pPr>
        <w:rPr>
          <w:lang w:eastAsia="ko-KR"/>
        </w:rPr>
      </w:pPr>
      <w:r w:rsidRPr="00165944">
        <w:rPr>
          <w:rFonts w:hint="eastAsia"/>
          <w:lang w:eastAsia="ko-KR"/>
        </w:rPr>
        <w:t>Solution D5</w:t>
      </w:r>
      <w:r w:rsidR="00597A5E">
        <w:rPr>
          <w:lang w:eastAsia="ko-KR"/>
        </w:rPr>
        <w:t xml:space="preserve"> is source </w:t>
      </w:r>
      <w:proofErr w:type="spellStart"/>
      <w:r w:rsidR="00597A5E">
        <w:rPr>
          <w:lang w:eastAsia="ko-KR"/>
        </w:rPr>
        <w:t>gNB</w:t>
      </w:r>
      <w:proofErr w:type="spellEnd"/>
      <w:r w:rsidR="00597A5E">
        <w:rPr>
          <w:lang w:eastAsia="ko-KR"/>
        </w:rPr>
        <w:t xml:space="preserve"> implementation. So, it’s up to RAN3 whether to support solution D5. </w:t>
      </w:r>
    </w:p>
    <w:p w14:paraId="26D1AF23" w14:textId="707CD430" w:rsidR="00183BE8" w:rsidRDefault="00183BE8" w:rsidP="0038724F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3: </w:t>
      </w:r>
      <w:r w:rsidR="00597A5E">
        <w:rPr>
          <w:b/>
          <w:lang w:eastAsia="ko-KR"/>
        </w:rPr>
        <w:t>W</w:t>
      </w:r>
      <w:r w:rsidR="00A410FC">
        <w:rPr>
          <w:b/>
          <w:lang w:eastAsia="ko-KR"/>
        </w:rPr>
        <w:t xml:space="preserve">hether to support D5 </w:t>
      </w:r>
      <w:r w:rsidR="00A410FC">
        <w:rPr>
          <w:rFonts w:hint="eastAsia"/>
          <w:b/>
          <w:lang w:eastAsia="ko-KR"/>
        </w:rPr>
        <w:t>i</w:t>
      </w:r>
      <w:r w:rsidR="00A410FC">
        <w:rPr>
          <w:b/>
          <w:lang w:eastAsia="ko-KR"/>
        </w:rPr>
        <w:t>s up to RAN3</w:t>
      </w:r>
      <w:r w:rsidR="00597A5E">
        <w:rPr>
          <w:b/>
          <w:lang w:eastAsia="ko-KR"/>
        </w:rPr>
        <w:t>.</w:t>
      </w: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979E590" w14:textId="031C255B" w:rsidR="001B2F3B" w:rsidRDefault="001B2F3B" w:rsidP="001B2F3B">
      <w:pPr>
        <w:jc w:val="both"/>
        <w:rPr>
          <w:b/>
          <w:lang w:eastAsia="ko-KR"/>
        </w:rPr>
      </w:pPr>
      <w:r w:rsidRPr="00C748C4">
        <w:rPr>
          <w:b/>
          <w:lang w:eastAsia="ko-KR"/>
        </w:rPr>
        <w:t xml:space="preserve">Proposal 1: The source </w:t>
      </w:r>
      <w:proofErr w:type="spellStart"/>
      <w:r w:rsidRPr="00C748C4">
        <w:rPr>
          <w:b/>
          <w:lang w:eastAsia="ko-KR"/>
        </w:rPr>
        <w:t>gNB</w:t>
      </w:r>
      <w:proofErr w:type="spellEnd"/>
      <w:r w:rsidRPr="00C748C4">
        <w:rPr>
          <w:b/>
          <w:lang w:eastAsia="ko-KR"/>
        </w:rPr>
        <w:t xml:space="preserve"> sends PC5 RSRP measurement results on the candidate relay UEs to the target </w:t>
      </w:r>
      <w:proofErr w:type="spellStart"/>
      <w:r w:rsidRPr="00C748C4">
        <w:rPr>
          <w:b/>
          <w:lang w:eastAsia="ko-KR"/>
        </w:rPr>
        <w:t>gNB</w:t>
      </w:r>
      <w:proofErr w:type="spellEnd"/>
      <w:r w:rsidRPr="00C748C4">
        <w:rPr>
          <w:b/>
          <w:lang w:eastAsia="ko-KR"/>
        </w:rPr>
        <w:t xml:space="preserve"> via inter-node RRC message.</w:t>
      </w:r>
    </w:p>
    <w:p w14:paraId="660B9945" w14:textId="77777777" w:rsidR="001B2F3B" w:rsidRDefault="001B2F3B" w:rsidP="001B2F3B">
      <w:pPr>
        <w:rPr>
          <w:b/>
          <w:strike/>
          <w:lang w:eastAsia="ko-KR"/>
        </w:rPr>
      </w:pPr>
      <w:r w:rsidRPr="00266062">
        <w:rPr>
          <w:b/>
          <w:lang w:eastAsia="ko-KR"/>
        </w:rPr>
        <w:t xml:space="preserve">Proposal 2: We </w:t>
      </w:r>
      <w:r>
        <w:rPr>
          <w:b/>
          <w:lang w:eastAsia="ko-KR"/>
        </w:rPr>
        <w:t>support U3 and U5 within the condition without spec impact</w:t>
      </w:r>
      <w:r>
        <w:rPr>
          <w:b/>
          <w:strike/>
          <w:lang w:eastAsia="ko-KR"/>
        </w:rPr>
        <w:t>.</w:t>
      </w:r>
    </w:p>
    <w:p w14:paraId="4E0E7287" w14:textId="69D1CA9B" w:rsidR="00A72922" w:rsidRPr="001B2F3B" w:rsidRDefault="001B2F3B" w:rsidP="00A72922">
      <w:pPr>
        <w:rPr>
          <w:rFonts w:hint="eastAsia"/>
          <w:b/>
          <w:lang w:eastAsia="ko-KR"/>
        </w:rPr>
      </w:pPr>
      <w:r>
        <w:rPr>
          <w:rFonts w:hint="eastAsia"/>
          <w:b/>
          <w:lang w:eastAsia="ko-KR"/>
        </w:rPr>
        <w:t xml:space="preserve">Proposal 3: </w:t>
      </w:r>
      <w:r>
        <w:rPr>
          <w:b/>
          <w:lang w:eastAsia="ko-KR"/>
        </w:rPr>
        <w:t xml:space="preserve">Whether to support D5 </w:t>
      </w:r>
      <w:r>
        <w:rPr>
          <w:rFonts w:hint="eastAsia"/>
          <w:b/>
          <w:lang w:eastAsia="ko-KR"/>
        </w:rPr>
        <w:t>i</w:t>
      </w:r>
      <w:r>
        <w:rPr>
          <w:b/>
          <w:lang w:eastAsia="ko-KR"/>
        </w:rPr>
        <w:t>s up to RAN3.</w:t>
      </w:r>
      <w:bookmarkStart w:id="0" w:name="_GoBack"/>
      <w:bookmarkEnd w:id="0"/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60D72DF2" w14:textId="77777777" w:rsidR="007513B2" w:rsidRPr="00DF3FDD" w:rsidRDefault="007513B2" w:rsidP="007513B2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62625">
        <w:rPr>
          <w:rFonts w:eastAsia="맑은 고딕"/>
          <w:lang w:eastAsia="ko-KR"/>
        </w:rPr>
        <w:t>TS 38.300, “NR; NR and NG-RAN Overall Description; Stage 2,” v17.1.0.</w:t>
      </w:r>
    </w:p>
    <w:p w14:paraId="1393D00C" w14:textId="77777777" w:rsidR="00DF3FDD" w:rsidRDefault="00DF3FDD" w:rsidP="00DF3FD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sectPr w:rsidR="00DF3FDD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AE8F3" w14:textId="77777777" w:rsidR="001C7487" w:rsidRDefault="001C7487">
      <w:pPr>
        <w:pStyle w:val="1"/>
      </w:pPr>
      <w:r>
        <w:separator/>
      </w:r>
    </w:p>
  </w:endnote>
  <w:endnote w:type="continuationSeparator" w:id="0">
    <w:p w14:paraId="631970DA" w14:textId="77777777" w:rsidR="001C7487" w:rsidRDefault="001C748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F7B47" w:rsidRDefault="00BF7B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B2F3B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BF7B47" w:rsidRDefault="00BF7B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30A0A" w14:textId="77777777" w:rsidR="001C7487" w:rsidRDefault="001C7487">
      <w:pPr>
        <w:pStyle w:val="1"/>
      </w:pPr>
      <w:r>
        <w:separator/>
      </w:r>
    </w:p>
  </w:footnote>
  <w:footnote w:type="continuationSeparator" w:id="0">
    <w:p w14:paraId="5ACCD0C8" w14:textId="77777777" w:rsidR="001C7487" w:rsidRDefault="001C748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51FAF"/>
    <w:multiLevelType w:val="hybridMultilevel"/>
    <w:tmpl w:val="66ECE800"/>
    <w:lvl w:ilvl="0" w:tplc="AA54E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5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>
    <w:nsid w:val="310C606E"/>
    <w:multiLevelType w:val="hybridMultilevel"/>
    <w:tmpl w:val="E96EBCD0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357B6D0A"/>
    <w:multiLevelType w:val="multilevel"/>
    <w:tmpl w:val="357B6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4">
    <w:nsid w:val="50F17456"/>
    <w:multiLevelType w:val="hybridMultilevel"/>
    <w:tmpl w:val="8C2637B4"/>
    <w:lvl w:ilvl="0" w:tplc="E084D638">
      <w:start w:val="1"/>
      <w:numFmt w:val="bullet"/>
      <w:lvlText w:val=""/>
      <w:lvlJc w:val="left"/>
      <w:pPr>
        <w:ind w:left="85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4" w:hanging="400"/>
      </w:pPr>
      <w:rPr>
        <w:rFonts w:ascii="Wingdings" w:hAnsi="Wingdings" w:hint="default"/>
      </w:rPr>
    </w:lvl>
  </w:abstractNum>
  <w:abstractNum w:abstractNumId="15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20"/>
  </w:num>
  <w:num w:numId="5">
    <w:abstractNumId w:val="12"/>
  </w:num>
  <w:num w:numId="6">
    <w:abstractNumId w:val="19"/>
  </w:num>
  <w:num w:numId="7">
    <w:abstractNumId w:val="9"/>
  </w:num>
  <w:num w:numId="8">
    <w:abstractNumId w:val="15"/>
  </w:num>
  <w:num w:numId="9">
    <w:abstractNumId w:val="17"/>
  </w:num>
  <w:num w:numId="10">
    <w:abstractNumId w:val="4"/>
  </w:num>
  <w:num w:numId="11">
    <w:abstractNumId w:val="16"/>
  </w:num>
  <w:num w:numId="12">
    <w:abstractNumId w:val="18"/>
  </w:num>
  <w:num w:numId="13">
    <w:abstractNumId w:val="13"/>
  </w:num>
  <w:num w:numId="14">
    <w:abstractNumId w:val="2"/>
  </w:num>
  <w:num w:numId="15">
    <w:abstractNumId w:val="3"/>
  </w:num>
  <w:num w:numId="16">
    <w:abstractNumId w:val="5"/>
  </w:num>
  <w:num w:numId="17">
    <w:abstractNumId w:val="8"/>
  </w:num>
  <w:num w:numId="18">
    <w:abstractNumId w:val="0"/>
  </w:num>
  <w:num w:numId="19">
    <w:abstractNumId w:val="14"/>
  </w:num>
  <w:num w:numId="20">
    <w:abstractNumId w:val="6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B8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51"/>
    <w:rsid w:val="00023E16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1FB8"/>
    <w:rsid w:val="00032179"/>
    <w:rsid w:val="0003250A"/>
    <w:rsid w:val="000325C5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961"/>
    <w:rsid w:val="00046F71"/>
    <w:rsid w:val="00047BE4"/>
    <w:rsid w:val="00047C88"/>
    <w:rsid w:val="000502C3"/>
    <w:rsid w:val="00050301"/>
    <w:rsid w:val="000507C9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CDF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3D"/>
    <w:rsid w:val="00074ED8"/>
    <w:rsid w:val="00076058"/>
    <w:rsid w:val="00076863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AAB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31"/>
    <w:rsid w:val="000A129B"/>
    <w:rsid w:val="000A14B6"/>
    <w:rsid w:val="000A14C3"/>
    <w:rsid w:val="000A1CDE"/>
    <w:rsid w:val="000A2184"/>
    <w:rsid w:val="000A2578"/>
    <w:rsid w:val="000A28A5"/>
    <w:rsid w:val="000A2B02"/>
    <w:rsid w:val="000A3649"/>
    <w:rsid w:val="000A3977"/>
    <w:rsid w:val="000A3AD8"/>
    <w:rsid w:val="000A4FEB"/>
    <w:rsid w:val="000A5250"/>
    <w:rsid w:val="000A57B4"/>
    <w:rsid w:val="000A5A45"/>
    <w:rsid w:val="000A5F1C"/>
    <w:rsid w:val="000A6153"/>
    <w:rsid w:val="000A6319"/>
    <w:rsid w:val="000A6387"/>
    <w:rsid w:val="000A64AB"/>
    <w:rsid w:val="000A651A"/>
    <w:rsid w:val="000A6D0D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1E2"/>
    <w:rsid w:val="000B268E"/>
    <w:rsid w:val="000B2DBC"/>
    <w:rsid w:val="000B32DC"/>
    <w:rsid w:val="000B3819"/>
    <w:rsid w:val="000B3C47"/>
    <w:rsid w:val="000B403C"/>
    <w:rsid w:val="000B472B"/>
    <w:rsid w:val="000B480F"/>
    <w:rsid w:val="000B48CA"/>
    <w:rsid w:val="000B4AEE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2C26"/>
    <w:rsid w:val="000D2DFD"/>
    <w:rsid w:val="000D33D3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5C6C"/>
    <w:rsid w:val="000D6684"/>
    <w:rsid w:val="000D6C7C"/>
    <w:rsid w:val="000D6DB7"/>
    <w:rsid w:val="000D761E"/>
    <w:rsid w:val="000D764E"/>
    <w:rsid w:val="000D7B52"/>
    <w:rsid w:val="000D7CF7"/>
    <w:rsid w:val="000E0294"/>
    <w:rsid w:val="000E0790"/>
    <w:rsid w:val="000E09AD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992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CF1"/>
    <w:rsid w:val="00102891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886"/>
    <w:rsid w:val="00116315"/>
    <w:rsid w:val="00116F59"/>
    <w:rsid w:val="001177DD"/>
    <w:rsid w:val="00120030"/>
    <w:rsid w:val="001202F2"/>
    <w:rsid w:val="00120E71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C7B"/>
    <w:rsid w:val="00124034"/>
    <w:rsid w:val="001240CA"/>
    <w:rsid w:val="001240FE"/>
    <w:rsid w:val="0012464A"/>
    <w:rsid w:val="00124C37"/>
    <w:rsid w:val="00125744"/>
    <w:rsid w:val="00125831"/>
    <w:rsid w:val="00125B8A"/>
    <w:rsid w:val="00127C5A"/>
    <w:rsid w:val="00127D46"/>
    <w:rsid w:val="00130574"/>
    <w:rsid w:val="001311F9"/>
    <w:rsid w:val="00131203"/>
    <w:rsid w:val="001313B7"/>
    <w:rsid w:val="00131739"/>
    <w:rsid w:val="00131976"/>
    <w:rsid w:val="00131A99"/>
    <w:rsid w:val="00131E0D"/>
    <w:rsid w:val="00132361"/>
    <w:rsid w:val="0013287B"/>
    <w:rsid w:val="00132D5D"/>
    <w:rsid w:val="0013374E"/>
    <w:rsid w:val="0013391B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944"/>
    <w:rsid w:val="00165B69"/>
    <w:rsid w:val="0016710E"/>
    <w:rsid w:val="0016715D"/>
    <w:rsid w:val="0016771D"/>
    <w:rsid w:val="00167960"/>
    <w:rsid w:val="00167EA2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378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B29"/>
    <w:rsid w:val="00176C5B"/>
    <w:rsid w:val="00177438"/>
    <w:rsid w:val="00177B93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3BE8"/>
    <w:rsid w:val="00184CD7"/>
    <w:rsid w:val="00184F6B"/>
    <w:rsid w:val="001859D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4FA9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2F0C"/>
    <w:rsid w:val="001A3194"/>
    <w:rsid w:val="001A328F"/>
    <w:rsid w:val="001A369D"/>
    <w:rsid w:val="001A3A3D"/>
    <w:rsid w:val="001A3CC9"/>
    <w:rsid w:val="001A3D96"/>
    <w:rsid w:val="001A3D9E"/>
    <w:rsid w:val="001A4A85"/>
    <w:rsid w:val="001A50EB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2F3B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421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4DE0"/>
    <w:rsid w:val="001C556B"/>
    <w:rsid w:val="001C6805"/>
    <w:rsid w:val="001C710D"/>
    <w:rsid w:val="001C726B"/>
    <w:rsid w:val="001C7487"/>
    <w:rsid w:val="001D04C5"/>
    <w:rsid w:val="001D070E"/>
    <w:rsid w:val="001D0FA9"/>
    <w:rsid w:val="001D109C"/>
    <w:rsid w:val="001D12E9"/>
    <w:rsid w:val="001D2308"/>
    <w:rsid w:val="001D233D"/>
    <w:rsid w:val="001D243B"/>
    <w:rsid w:val="001D2E9C"/>
    <w:rsid w:val="001D2F21"/>
    <w:rsid w:val="001D30DC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20D"/>
    <w:rsid w:val="001F0751"/>
    <w:rsid w:val="001F0EB2"/>
    <w:rsid w:val="001F1743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459"/>
    <w:rsid w:val="00213D43"/>
    <w:rsid w:val="0021429F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5D3"/>
    <w:rsid w:val="0022368A"/>
    <w:rsid w:val="00223F55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12E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CED"/>
    <w:rsid w:val="00233F0E"/>
    <w:rsid w:val="00233F52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5A1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5E3"/>
    <w:rsid w:val="0024286C"/>
    <w:rsid w:val="00243C7A"/>
    <w:rsid w:val="00243DF2"/>
    <w:rsid w:val="00244419"/>
    <w:rsid w:val="00245664"/>
    <w:rsid w:val="002456E8"/>
    <w:rsid w:val="00245F62"/>
    <w:rsid w:val="00246BDB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758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062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4E6"/>
    <w:rsid w:val="00280679"/>
    <w:rsid w:val="002812B1"/>
    <w:rsid w:val="0028191B"/>
    <w:rsid w:val="00281F1D"/>
    <w:rsid w:val="002826EF"/>
    <w:rsid w:val="00282E07"/>
    <w:rsid w:val="00282E32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8FC"/>
    <w:rsid w:val="002A296E"/>
    <w:rsid w:val="002A2DD0"/>
    <w:rsid w:val="002A2F0A"/>
    <w:rsid w:val="002A42DD"/>
    <w:rsid w:val="002A47E6"/>
    <w:rsid w:val="002A4962"/>
    <w:rsid w:val="002A49DB"/>
    <w:rsid w:val="002A4A84"/>
    <w:rsid w:val="002A4AEA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38F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667"/>
    <w:rsid w:val="002C5A8F"/>
    <w:rsid w:val="002C5CF2"/>
    <w:rsid w:val="002C5E6E"/>
    <w:rsid w:val="002C5EED"/>
    <w:rsid w:val="002C686C"/>
    <w:rsid w:val="002C6F27"/>
    <w:rsid w:val="002C6F4B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5AB6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3753"/>
    <w:rsid w:val="002E391E"/>
    <w:rsid w:val="002E39A4"/>
    <w:rsid w:val="002E3B89"/>
    <w:rsid w:val="002E487F"/>
    <w:rsid w:val="002E4D66"/>
    <w:rsid w:val="002E4DF1"/>
    <w:rsid w:val="002E4E3B"/>
    <w:rsid w:val="002E554F"/>
    <w:rsid w:val="002E5568"/>
    <w:rsid w:val="002E56C2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146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111"/>
    <w:rsid w:val="0030685C"/>
    <w:rsid w:val="003079CD"/>
    <w:rsid w:val="00310195"/>
    <w:rsid w:val="003102DA"/>
    <w:rsid w:val="0031084C"/>
    <w:rsid w:val="00310A04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6E4"/>
    <w:rsid w:val="00325802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BA4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D2A"/>
    <w:rsid w:val="00345FC9"/>
    <w:rsid w:val="00346104"/>
    <w:rsid w:val="00346EA6"/>
    <w:rsid w:val="00347127"/>
    <w:rsid w:val="00347625"/>
    <w:rsid w:val="00347634"/>
    <w:rsid w:val="00347A79"/>
    <w:rsid w:val="00347D96"/>
    <w:rsid w:val="00350174"/>
    <w:rsid w:val="003503F7"/>
    <w:rsid w:val="0035055C"/>
    <w:rsid w:val="0035061B"/>
    <w:rsid w:val="00350BEF"/>
    <w:rsid w:val="00350C75"/>
    <w:rsid w:val="0035137D"/>
    <w:rsid w:val="0035195E"/>
    <w:rsid w:val="00351A55"/>
    <w:rsid w:val="003522AE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DCD"/>
    <w:rsid w:val="0036117A"/>
    <w:rsid w:val="003611CC"/>
    <w:rsid w:val="003612DD"/>
    <w:rsid w:val="00361BFB"/>
    <w:rsid w:val="00361DEF"/>
    <w:rsid w:val="00361EB1"/>
    <w:rsid w:val="003629C2"/>
    <w:rsid w:val="00362CCB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A34"/>
    <w:rsid w:val="00366FEF"/>
    <w:rsid w:val="00367271"/>
    <w:rsid w:val="003701E5"/>
    <w:rsid w:val="00370BF6"/>
    <w:rsid w:val="00370D03"/>
    <w:rsid w:val="00371F9D"/>
    <w:rsid w:val="00372D10"/>
    <w:rsid w:val="0037324A"/>
    <w:rsid w:val="0037386B"/>
    <w:rsid w:val="003741BC"/>
    <w:rsid w:val="00374EBB"/>
    <w:rsid w:val="0037500C"/>
    <w:rsid w:val="003756C3"/>
    <w:rsid w:val="00376165"/>
    <w:rsid w:val="00376407"/>
    <w:rsid w:val="00376933"/>
    <w:rsid w:val="00377338"/>
    <w:rsid w:val="003777A3"/>
    <w:rsid w:val="00380305"/>
    <w:rsid w:val="0038051E"/>
    <w:rsid w:val="00380D82"/>
    <w:rsid w:val="00382342"/>
    <w:rsid w:val="00382DFF"/>
    <w:rsid w:val="00382FBE"/>
    <w:rsid w:val="00383CBC"/>
    <w:rsid w:val="00383F48"/>
    <w:rsid w:val="00384EDF"/>
    <w:rsid w:val="0038534B"/>
    <w:rsid w:val="00386025"/>
    <w:rsid w:val="00386BED"/>
    <w:rsid w:val="00386E62"/>
    <w:rsid w:val="0038724F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5B1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A7CEE"/>
    <w:rsid w:val="003B04EB"/>
    <w:rsid w:val="003B058E"/>
    <w:rsid w:val="003B06C5"/>
    <w:rsid w:val="003B0BF9"/>
    <w:rsid w:val="003B0C16"/>
    <w:rsid w:val="003B1B2D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49A8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2F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D1C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258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3784"/>
    <w:rsid w:val="003F3E31"/>
    <w:rsid w:val="003F3E56"/>
    <w:rsid w:val="003F3F2E"/>
    <w:rsid w:val="003F4145"/>
    <w:rsid w:val="003F45BF"/>
    <w:rsid w:val="003F490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5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57C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789"/>
    <w:rsid w:val="004258C4"/>
    <w:rsid w:val="00425C3E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B62"/>
    <w:rsid w:val="00434C5F"/>
    <w:rsid w:val="00435889"/>
    <w:rsid w:val="00435E3A"/>
    <w:rsid w:val="00436495"/>
    <w:rsid w:val="0043783C"/>
    <w:rsid w:val="00440140"/>
    <w:rsid w:val="00440329"/>
    <w:rsid w:val="004416C2"/>
    <w:rsid w:val="00441AA4"/>
    <w:rsid w:val="00442728"/>
    <w:rsid w:val="00442768"/>
    <w:rsid w:val="00442D5B"/>
    <w:rsid w:val="0044399D"/>
    <w:rsid w:val="00443B5A"/>
    <w:rsid w:val="004440DB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63F"/>
    <w:rsid w:val="00450C2B"/>
    <w:rsid w:val="00450DAC"/>
    <w:rsid w:val="00450F86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A0B"/>
    <w:rsid w:val="00466DCC"/>
    <w:rsid w:val="00466F07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95B"/>
    <w:rsid w:val="00484AB4"/>
    <w:rsid w:val="00484ACC"/>
    <w:rsid w:val="00484B1E"/>
    <w:rsid w:val="004851B9"/>
    <w:rsid w:val="004865D5"/>
    <w:rsid w:val="00486C39"/>
    <w:rsid w:val="00487678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C21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723"/>
    <w:rsid w:val="004B70FA"/>
    <w:rsid w:val="004B74F5"/>
    <w:rsid w:val="004B7759"/>
    <w:rsid w:val="004B7BEC"/>
    <w:rsid w:val="004B7DB9"/>
    <w:rsid w:val="004C0C6C"/>
    <w:rsid w:val="004C0D58"/>
    <w:rsid w:val="004C1321"/>
    <w:rsid w:val="004C1626"/>
    <w:rsid w:val="004C16AA"/>
    <w:rsid w:val="004C1756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33D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1776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052"/>
    <w:rsid w:val="004F5453"/>
    <w:rsid w:val="004F58A3"/>
    <w:rsid w:val="004F5CD9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08F4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B5A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520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344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195"/>
    <w:rsid w:val="005322B5"/>
    <w:rsid w:val="005330DA"/>
    <w:rsid w:val="0053316B"/>
    <w:rsid w:val="005346E7"/>
    <w:rsid w:val="005347A5"/>
    <w:rsid w:val="00535534"/>
    <w:rsid w:val="0053555B"/>
    <w:rsid w:val="005355C0"/>
    <w:rsid w:val="005356A1"/>
    <w:rsid w:val="00535AEA"/>
    <w:rsid w:val="00536018"/>
    <w:rsid w:val="005361C4"/>
    <w:rsid w:val="005372A8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91E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082"/>
    <w:rsid w:val="00552A0C"/>
    <w:rsid w:val="00552DAB"/>
    <w:rsid w:val="00552DD4"/>
    <w:rsid w:val="0055349F"/>
    <w:rsid w:val="00553636"/>
    <w:rsid w:val="0055364C"/>
    <w:rsid w:val="005540D4"/>
    <w:rsid w:val="00554607"/>
    <w:rsid w:val="00554F16"/>
    <w:rsid w:val="00555141"/>
    <w:rsid w:val="0055536F"/>
    <w:rsid w:val="00555E9E"/>
    <w:rsid w:val="00555FA6"/>
    <w:rsid w:val="005560AE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A6F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364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427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6E97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538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7C4"/>
    <w:rsid w:val="00596972"/>
    <w:rsid w:val="00597080"/>
    <w:rsid w:val="00597A5E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A7FFA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918"/>
    <w:rsid w:val="005B4AAC"/>
    <w:rsid w:val="005B51E6"/>
    <w:rsid w:val="005B5506"/>
    <w:rsid w:val="005B55C5"/>
    <w:rsid w:val="005B5B86"/>
    <w:rsid w:val="005B640D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AB"/>
    <w:rsid w:val="005C723E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2F89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2A21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AE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8E"/>
    <w:rsid w:val="005F25C9"/>
    <w:rsid w:val="005F3561"/>
    <w:rsid w:val="005F36D3"/>
    <w:rsid w:val="005F4AC4"/>
    <w:rsid w:val="005F4F66"/>
    <w:rsid w:val="005F51D0"/>
    <w:rsid w:val="005F5BB8"/>
    <w:rsid w:val="005F7217"/>
    <w:rsid w:val="005F7363"/>
    <w:rsid w:val="005F7D08"/>
    <w:rsid w:val="006002A5"/>
    <w:rsid w:val="00600A6F"/>
    <w:rsid w:val="00600ECF"/>
    <w:rsid w:val="00601193"/>
    <w:rsid w:val="00601609"/>
    <w:rsid w:val="00602116"/>
    <w:rsid w:val="006024C2"/>
    <w:rsid w:val="00602916"/>
    <w:rsid w:val="00602EB2"/>
    <w:rsid w:val="006035CF"/>
    <w:rsid w:val="00603608"/>
    <w:rsid w:val="0060386A"/>
    <w:rsid w:val="00603A8C"/>
    <w:rsid w:val="00603C9B"/>
    <w:rsid w:val="00603FF4"/>
    <w:rsid w:val="00604AEA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4CC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1C0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5E3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67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345F"/>
    <w:rsid w:val="006434A3"/>
    <w:rsid w:val="00643C5D"/>
    <w:rsid w:val="00643EA3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BEC"/>
    <w:rsid w:val="00647C6F"/>
    <w:rsid w:val="00650515"/>
    <w:rsid w:val="006505AC"/>
    <w:rsid w:val="00650E4E"/>
    <w:rsid w:val="0065140A"/>
    <w:rsid w:val="00651988"/>
    <w:rsid w:val="00651F65"/>
    <w:rsid w:val="00652983"/>
    <w:rsid w:val="00652B73"/>
    <w:rsid w:val="00652C62"/>
    <w:rsid w:val="00653000"/>
    <w:rsid w:val="0065327C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5E8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617"/>
    <w:rsid w:val="00671ABC"/>
    <w:rsid w:val="00671D1B"/>
    <w:rsid w:val="006729B6"/>
    <w:rsid w:val="00672C7D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3F15"/>
    <w:rsid w:val="006843CA"/>
    <w:rsid w:val="00684CE5"/>
    <w:rsid w:val="0068586B"/>
    <w:rsid w:val="00685E5D"/>
    <w:rsid w:val="0068623E"/>
    <w:rsid w:val="006863F0"/>
    <w:rsid w:val="00686A44"/>
    <w:rsid w:val="00686A7A"/>
    <w:rsid w:val="00686EFA"/>
    <w:rsid w:val="00686F23"/>
    <w:rsid w:val="00690455"/>
    <w:rsid w:val="00690B5A"/>
    <w:rsid w:val="00690EF8"/>
    <w:rsid w:val="006912AD"/>
    <w:rsid w:val="0069143C"/>
    <w:rsid w:val="006915D7"/>
    <w:rsid w:val="006930B2"/>
    <w:rsid w:val="006934A7"/>
    <w:rsid w:val="006937B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4C"/>
    <w:rsid w:val="006A0EF3"/>
    <w:rsid w:val="006A1986"/>
    <w:rsid w:val="006A19C2"/>
    <w:rsid w:val="006A3391"/>
    <w:rsid w:val="006A42F1"/>
    <w:rsid w:val="006A44ED"/>
    <w:rsid w:val="006A484A"/>
    <w:rsid w:val="006A554E"/>
    <w:rsid w:val="006A5B2A"/>
    <w:rsid w:val="006A5C9C"/>
    <w:rsid w:val="006A634A"/>
    <w:rsid w:val="006A691B"/>
    <w:rsid w:val="006A76AB"/>
    <w:rsid w:val="006A7D6C"/>
    <w:rsid w:val="006B0CBE"/>
    <w:rsid w:val="006B1249"/>
    <w:rsid w:val="006B1422"/>
    <w:rsid w:val="006B1493"/>
    <w:rsid w:val="006B1756"/>
    <w:rsid w:val="006B2882"/>
    <w:rsid w:val="006B36E6"/>
    <w:rsid w:val="006B386C"/>
    <w:rsid w:val="006B38B9"/>
    <w:rsid w:val="006B3B0E"/>
    <w:rsid w:val="006B3C1C"/>
    <w:rsid w:val="006B3E78"/>
    <w:rsid w:val="006B4191"/>
    <w:rsid w:val="006B4558"/>
    <w:rsid w:val="006B4595"/>
    <w:rsid w:val="006B47B1"/>
    <w:rsid w:val="006B4BC3"/>
    <w:rsid w:val="006B4C62"/>
    <w:rsid w:val="006B5158"/>
    <w:rsid w:val="006B51C6"/>
    <w:rsid w:val="006B51F5"/>
    <w:rsid w:val="006B5B31"/>
    <w:rsid w:val="006B649B"/>
    <w:rsid w:val="006B6C78"/>
    <w:rsid w:val="006B7063"/>
    <w:rsid w:val="006B779B"/>
    <w:rsid w:val="006B7BF7"/>
    <w:rsid w:val="006C055D"/>
    <w:rsid w:val="006C1079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C83"/>
    <w:rsid w:val="006C6D91"/>
    <w:rsid w:val="006C6DCB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0AB"/>
    <w:rsid w:val="006D62AB"/>
    <w:rsid w:val="006D6879"/>
    <w:rsid w:val="006D6911"/>
    <w:rsid w:val="006D6BDE"/>
    <w:rsid w:val="006D7142"/>
    <w:rsid w:val="006D7432"/>
    <w:rsid w:val="006D789F"/>
    <w:rsid w:val="006D79B7"/>
    <w:rsid w:val="006D7BB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23FA"/>
    <w:rsid w:val="006F3446"/>
    <w:rsid w:val="006F3837"/>
    <w:rsid w:val="006F3ED0"/>
    <w:rsid w:val="006F407E"/>
    <w:rsid w:val="006F5162"/>
    <w:rsid w:val="006F53F5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2E9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60"/>
    <w:rsid w:val="00710F93"/>
    <w:rsid w:val="00711982"/>
    <w:rsid w:val="00711A60"/>
    <w:rsid w:val="00711E95"/>
    <w:rsid w:val="00712670"/>
    <w:rsid w:val="00712854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187"/>
    <w:rsid w:val="007452BC"/>
    <w:rsid w:val="00745C41"/>
    <w:rsid w:val="00745D26"/>
    <w:rsid w:val="0074662F"/>
    <w:rsid w:val="0074689D"/>
    <w:rsid w:val="00746CD2"/>
    <w:rsid w:val="00747519"/>
    <w:rsid w:val="00747B01"/>
    <w:rsid w:val="0075072A"/>
    <w:rsid w:val="0075116B"/>
    <w:rsid w:val="007513B2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AE3"/>
    <w:rsid w:val="00767E28"/>
    <w:rsid w:val="00770640"/>
    <w:rsid w:val="00770660"/>
    <w:rsid w:val="0077100D"/>
    <w:rsid w:val="00771283"/>
    <w:rsid w:val="00771356"/>
    <w:rsid w:val="007713F7"/>
    <w:rsid w:val="00771986"/>
    <w:rsid w:val="00771B72"/>
    <w:rsid w:val="0077290B"/>
    <w:rsid w:val="00773133"/>
    <w:rsid w:val="00773487"/>
    <w:rsid w:val="00773982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777C2"/>
    <w:rsid w:val="00777AA7"/>
    <w:rsid w:val="0078001E"/>
    <w:rsid w:val="007801A4"/>
    <w:rsid w:val="00780B1F"/>
    <w:rsid w:val="00780BB4"/>
    <w:rsid w:val="00780BBC"/>
    <w:rsid w:val="00780D50"/>
    <w:rsid w:val="00781618"/>
    <w:rsid w:val="00781EE0"/>
    <w:rsid w:val="00782741"/>
    <w:rsid w:val="00783164"/>
    <w:rsid w:val="007838A1"/>
    <w:rsid w:val="007838A5"/>
    <w:rsid w:val="00783E10"/>
    <w:rsid w:val="00783E95"/>
    <w:rsid w:val="007847DC"/>
    <w:rsid w:val="007852C7"/>
    <w:rsid w:val="00785D2C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A7E0B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6EAA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E6B"/>
    <w:rsid w:val="007C0189"/>
    <w:rsid w:val="007C07AF"/>
    <w:rsid w:val="007C07B7"/>
    <w:rsid w:val="007C0A7D"/>
    <w:rsid w:val="007C0EC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5D7"/>
    <w:rsid w:val="007C7CA5"/>
    <w:rsid w:val="007D0A52"/>
    <w:rsid w:val="007D0E40"/>
    <w:rsid w:val="007D0FCD"/>
    <w:rsid w:val="007D1191"/>
    <w:rsid w:val="007D1DB4"/>
    <w:rsid w:val="007D223F"/>
    <w:rsid w:val="007D262D"/>
    <w:rsid w:val="007D2C09"/>
    <w:rsid w:val="007D32F3"/>
    <w:rsid w:val="007D3392"/>
    <w:rsid w:val="007D3605"/>
    <w:rsid w:val="007D361A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41F"/>
    <w:rsid w:val="007E481B"/>
    <w:rsid w:val="007E4F18"/>
    <w:rsid w:val="007E5150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295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2BF2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C47"/>
    <w:rsid w:val="00802F15"/>
    <w:rsid w:val="00803505"/>
    <w:rsid w:val="00803727"/>
    <w:rsid w:val="008038D9"/>
    <w:rsid w:val="00803CF8"/>
    <w:rsid w:val="00804812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317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D5C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F5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13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596"/>
    <w:rsid w:val="00856AD1"/>
    <w:rsid w:val="00856B76"/>
    <w:rsid w:val="00856DC1"/>
    <w:rsid w:val="0085701F"/>
    <w:rsid w:val="008604E3"/>
    <w:rsid w:val="00860751"/>
    <w:rsid w:val="00861AFD"/>
    <w:rsid w:val="00861B2E"/>
    <w:rsid w:val="00861BC6"/>
    <w:rsid w:val="0086206F"/>
    <w:rsid w:val="00862556"/>
    <w:rsid w:val="00862594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F5"/>
    <w:rsid w:val="00873399"/>
    <w:rsid w:val="00873485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5A7C"/>
    <w:rsid w:val="00886503"/>
    <w:rsid w:val="008868A5"/>
    <w:rsid w:val="008868E6"/>
    <w:rsid w:val="008869E0"/>
    <w:rsid w:val="00886A9A"/>
    <w:rsid w:val="00886B61"/>
    <w:rsid w:val="00886BDE"/>
    <w:rsid w:val="00890722"/>
    <w:rsid w:val="008907A8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F38"/>
    <w:rsid w:val="00895822"/>
    <w:rsid w:val="00895A4B"/>
    <w:rsid w:val="00895A58"/>
    <w:rsid w:val="00896020"/>
    <w:rsid w:val="008963BE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97A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76F"/>
    <w:rsid w:val="008C2955"/>
    <w:rsid w:val="008C31D3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2AD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868"/>
    <w:rsid w:val="008D7DA6"/>
    <w:rsid w:val="008E024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9"/>
    <w:rsid w:val="008E4368"/>
    <w:rsid w:val="008E43F8"/>
    <w:rsid w:val="008E4F96"/>
    <w:rsid w:val="008E506C"/>
    <w:rsid w:val="008E5240"/>
    <w:rsid w:val="008E5298"/>
    <w:rsid w:val="008E566A"/>
    <w:rsid w:val="008E58E1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2BCE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3B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9E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09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94"/>
    <w:rsid w:val="009252EC"/>
    <w:rsid w:val="00925734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54F"/>
    <w:rsid w:val="00933D8D"/>
    <w:rsid w:val="00933E71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4E69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414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4B5A"/>
    <w:rsid w:val="0097528D"/>
    <w:rsid w:val="00975A9A"/>
    <w:rsid w:val="00975CF8"/>
    <w:rsid w:val="0097653B"/>
    <w:rsid w:val="0097704A"/>
    <w:rsid w:val="0097760B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4B7"/>
    <w:rsid w:val="009815E5"/>
    <w:rsid w:val="0098177E"/>
    <w:rsid w:val="009818A7"/>
    <w:rsid w:val="00981A05"/>
    <w:rsid w:val="00981D1F"/>
    <w:rsid w:val="0098274D"/>
    <w:rsid w:val="009831A3"/>
    <w:rsid w:val="009833B8"/>
    <w:rsid w:val="00983696"/>
    <w:rsid w:val="00983778"/>
    <w:rsid w:val="00983980"/>
    <w:rsid w:val="0098409D"/>
    <w:rsid w:val="00984A39"/>
    <w:rsid w:val="00984DCE"/>
    <w:rsid w:val="00984F81"/>
    <w:rsid w:val="00985107"/>
    <w:rsid w:val="00985683"/>
    <w:rsid w:val="009859F4"/>
    <w:rsid w:val="0098690E"/>
    <w:rsid w:val="0098695A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09A"/>
    <w:rsid w:val="009901D3"/>
    <w:rsid w:val="0099037C"/>
    <w:rsid w:val="009908EE"/>
    <w:rsid w:val="00990F57"/>
    <w:rsid w:val="00991899"/>
    <w:rsid w:val="00991A67"/>
    <w:rsid w:val="00991A9B"/>
    <w:rsid w:val="0099266C"/>
    <w:rsid w:val="0099283E"/>
    <w:rsid w:val="009931B2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8F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6F96"/>
    <w:rsid w:val="009F791D"/>
    <w:rsid w:val="009F79DC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82"/>
    <w:rsid w:val="00A14BC8"/>
    <w:rsid w:val="00A150F8"/>
    <w:rsid w:val="00A15748"/>
    <w:rsid w:val="00A15B19"/>
    <w:rsid w:val="00A1612B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C8"/>
    <w:rsid w:val="00A34910"/>
    <w:rsid w:val="00A34B34"/>
    <w:rsid w:val="00A34C87"/>
    <w:rsid w:val="00A34F0B"/>
    <w:rsid w:val="00A35871"/>
    <w:rsid w:val="00A36713"/>
    <w:rsid w:val="00A36C54"/>
    <w:rsid w:val="00A37140"/>
    <w:rsid w:val="00A37844"/>
    <w:rsid w:val="00A40593"/>
    <w:rsid w:val="00A406C5"/>
    <w:rsid w:val="00A40FE4"/>
    <w:rsid w:val="00A410FC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4A48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499"/>
    <w:rsid w:val="00A55DAD"/>
    <w:rsid w:val="00A55ECB"/>
    <w:rsid w:val="00A55F8D"/>
    <w:rsid w:val="00A56CBA"/>
    <w:rsid w:val="00A57264"/>
    <w:rsid w:val="00A5737D"/>
    <w:rsid w:val="00A57A04"/>
    <w:rsid w:val="00A57E77"/>
    <w:rsid w:val="00A604D5"/>
    <w:rsid w:val="00A608A8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99F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922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6F9B"/>
    <w:rsid w:val="00A775E3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31D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1BC7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824"/>
    <w:rsid w:val="00AB19C3"/>
    <w:rsid w:val="00AB31E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6E00"/>
    <w:rsid w:val="00AD702B"/>
    <w:rsid w:val="00AD7044"/>
    <w:rsid w:val="00AE002B"/>
    <w:rsid w:val="00AE0652"/>
    <w:rsid w:val="00AE0C9D"/>
    <w:rsid w:val="00AE1291"/>
    <w:rsid w:val="00AE17E6"/>
    <w:rsid w:val="00AE2515"/>
    <w:rsid w:val="00AE26EA"/>
    <w:rsid w:val="00AE2E67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B31"/>
    <w:rsid w:val="00AE7D48"/>
    <w:rsid w:val="00AF07B6"/>
    <w:rsid w:val="00AF08F6"/>
    <w:rsid w:val="00AF0D0B"/>
    <w:rsid w:val="00AF170E"/>
    <w:rsid w:val="00AF1813"/>
    <w:rsid w:val="00AF1E86"/>
    <w:rsid w:val="00AF1EC5"/>
    <w:rsid w:val="00AF2569"/>
    <w:rsid w:val="00AF271D"/>
    <w:rsid w:val="00AF39C3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16E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441"/>
    <w:rsid w:val="00B218BF"/>
    <w:rsid w:val="00B21B28"/>
    <w:rsid w:val="00B21F35"/>
    <w:rsid w:val="00B226B0"/>
    <w:rsid w:val="00B228B8"/>
    <w:rsid w:val="00B22BD5"/>
    <w:rsid w:val="00B23451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71B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7FB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7FB"/>
    <w:rsid w:val="00B56976"/>
    <w:rsid w:val="00B56988"/>
    <w:rsid w:val="00B56D21"/>
    <w:rsid w:val="00B56E5B"/>
    <w:rsid w:val="00B57283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16"/>
    <w:rsid w:val="00B6709E"/>
    <w:rsid w:val="00B672CA"/>
    <w:rsid w:val="00B67329"/>
    <w:rsid w:val="00B6778B"/>
    <w:rsid w:val="00B67A61"/>
    <w:rsid w:val="00B70BBA"/>
    <w:rsid w:val="00B70FCD"/>
    <w:rsid w:val="00B71B96"/>
    <w:rsid w:val="00B71D08"/>
    <w:rsid w:val="00B71F45"/>
    <w:rsid w:val="00B72889"/>
    <w:rsid w:val="00B7290C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104"/>
    <w:rsid w:val="00B81228"/>
    <w:rsid w:val="00B814CA"/>
    <w:rsid w:val="00B816C5"/>
    <w:rsid w:val="00B8171E"/>
    <w:rsid w:val="00B8212D"/>
    <w:rsid w:val="00B82316"/>
    <w:rsid w:val="00B82C71"/>
    <w:rsid w:val="00B8305A"/>
    <w:rsid w:val="00B83FAA"/>
    <w:rsid w:val="00B8463E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88B"/>
    <w:rsid w:val="00B92B8B"/>
    <w:rsid w:val="00B92D92"/>
    <w:rsid w:val="00B934E0"/>
    <w:rsid w:val="00B93FFB"/>
    <w:rsid w:val="00B94028"/>
    <w:rsid w:val="00B942F3"/>
    <w:rsid w:val="00B943A8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A05"/>
    <w:rsid w:val="00BA0D4F"/>
    <w:rsid w:val="00BA13E5"/>
    <w:rsid w:val="00BA140C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133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40DA"/>
    <w:rsid w:val="00BC54BB"/>
    <w:rsid w:val="00BC583F"/>
    <w:rsid w:val="00BC5AE2"/>
    <w:rsid w:val="00BC5C0D"/>
    <w:rsid w:val="00BC5CCB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017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210"/>
    <w:rsid w:val="00BF06F7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B9"/>
    <w:rsid w:val="00BF5D92"/>
    <w:rsid w:val="00BF5F60"/>
    <w:rsid w:val="00BF64E1"/>
    <w:rsid w:val="00BF69D7"/>
    <w:rsid w:val="00BF6AF9"/>
    <w:rsid w:val="00BF7900"/>
    <w:rsid w:val="00BF7954"/>
    <w:rsid w:val="00BF7B47"/>
    <w:rsid w:val="00C004BB"/>
    <w:rsid w:val="00C0061B"/>
    <w:rsid w:val="00C00667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E19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116B"/>
    <w:rsid w:val="00C31715"/>
    <w:rsid w:val="00C31791"/>
    <w:rsid w:val="00C31977"/>
    <w:rsid w:val="00C3220E"/>
    <w:rsid w:val="00C324E2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7ED"/>
    <w:rsid w:val="00C40FCF"/>
    <w:rsid w:val="00C41CF7"/>
    <w:rsid w:val="00C41EBF"/>
    <w:rsid w:val="00C4289E"/>
    <w:rsid w:val="00C4326F"/>
    <w:rsid w:val="00C435C4"/>
    <w:rsid w:val="00C43722"/>
    <w:rsid w:val="00C43873"/>
    <w:rsid w:val="00C43A3C"/>
    <w:rsid w:val="00C4408F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BC1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1C6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96F"/>
    <w:rsid w:val="00C66C36"/>
    <w:rsid w:val="00C67024"/>
    <w:rsid w:val="00C670D5"/>
    <w:rsid w:val="00C671DB"/>
    <w:rsid w:val="00C6733F"/>
    <w:rsid w:val="00C7017C"/>
    <w:rsid w:val="00C71047"/>
    <w:rsid w:val="00C7154D"/>
    <w:rsid w:val="00C717B8"/>
    <w:rsid w:val="00C71BAA"/>
    <w:rsid w:val="00C71EA2"/>
    <w:rsid w:val="00C7244E"/>
    <w:rsid w:val="00C72468"/>
    <w:rsid w:val="00C72698"/>
    <w:rsid w:val="00C72FCF"/>
    <w:rsid w:val="00C73204"/>
    <w:rsid w:val="00C732BA"/>
    <w:rsid w:val="00C73512"/>
    <w:rsid w:val="00C73AB0"/>
    <w:rsid w:val="00C73FEC"/>
    <w:rsid w:val="00C7446A"/>
    <w:rsid w:val="00C746A8"/>
    <w:rsid w:val="00C748C4"/>
    <w:rsid w:val="00C75832"/>
    <w:rsid w:val="00C76650"/>
    <w:rsid w:val="00C76699"/>
    <w:rsid w:val="00C770FA"/>
    <w:rsid w:val="00C772E3"/>
    <w:rsid w:val="00C77C68"/>
    <w:rsid w:val="00C80AB6"/>
    <w:rsid w:val="00C81712"/>
    <w:rsid w:val="00C81C72"/>
    <w:rsid w:val="00C81DF6"/>
    <w:rsid w:val="00C821F5"/>
    <w:rsid w:val="00C8299A"/>
    <w:rsid w:val="00C82D55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29D"/>
    <w:rsid w:val="00C858D4"/>
    <w:rsid w:val="00C85A76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C03"/>
    <w:rsid w:val="00C91F19"/>
    <w:rsid w:val="00C91FB4"/>
    <w:rsid w:val="00C9222F"/>
    <w:rsid w:val="00C924F5"/>
    <w:rsid w:val="00C9250E"/>
    <w:rsid w:val="00C92541"/>
    <w:rsid w:val="00C92676"/>
    <w:rsid w:val="00C927A0"/>
    <w:rsid w:val="00C92CF1"/>
    <w:rsid w:val="00C92F58"/>
    <w:rsid w:val="00C93236"/>
    <w:rsid w:val="00C93282"/>
    <w:rsid w:val="00C934CA"/>
    <w:rsid w:val="00C93535"/>
    <w:rsid w:val="00C93625"/>
    <w:rsid w:val="00C93D54"/>
    <w:rsid w:val="00C940E8"/>
    <w:rsid w:val="00C943B2"/>
    <w:rsid w:val="00C94E0C"/>
    <w:rsid w:val="00C9502E"/>
    <w:rsid w:val="00C950CC"/>
    <w:rsid w:val="00C95605"/>
    <w:rsid w:val="00C95675"/>
    <w:rsid w:val="00C9597B"/>
    <w:rsid w:val="00C95ADE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5D8"/>
    <w:rsid w:val="00CA1CBC"/>
    <w:rsid w:val="00CA1DF0"/>
    <w:rsid w:val="00CA29D4"/>
    <w:rsid w:val="00CA2B41"/>
    <w:rsid w:val="00CA2DD4"/>
    <w:rsid w:val="00CA2F86"/>
    <w:rsid w:val="00CA31AD"/>
    <w:rsid w:val="00CA331C"/>
    <w:rsid w:val="00CA3CD0"/>
    <w:rsid w:val="00CA484E"/>
    <w:rsid w:val="00CA4E19"/>
    <w:rsid w:val="00CA5325"/>
    <w:rsid w:val="00CA5713"/>
    <w:rsid w:val="00CA5BA7"/>
    <w:rsid w:val="00CA6798"/>
    <w:rsid w:val="00CA720F"/>
    <w:rsid w:val="00CA77F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07"/>
    <w:rsid w:val="00CB4653"/>
    <w:rsid w:val="00CB4BFB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462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D50"/>
    <w:rsid w:val="00CC3DC0"/>
    <w:rsid w:val="00CC4607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EFB"/>
    <w:rsid w:val="00CD4F35"/>
    <w:rsid w:val="00CD50B9"/>
    <w:rsid w:val="00CD51F9"/>
    <w:rsid w:val="00CD57A6"/>
    <w:rsid w:val="00CD5E3E"/>
    <w:rsid w:val="00CD5F00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E7F69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410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821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25D"/>
    <w:rsid w:val="00D263C5"/>
    <w:rsid w:val="00D263D2"/>
    <w:rsid w:val="00D26877"/>
    <w:rsid w:val="00D27691"/>
    <w:rsid w:val="00D27D69"/>
    <w:rsid w:val="00D301D2"/>
    <w:rsid w:val="00D30A56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00"/>
    <w:rsid w:val="00D35ABF"/>
    <w:rsid w:val="00D36319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331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32D"/>
    <w:rsid w:val="00D61369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0DD1"/>
    <w:rsid w:val="00D7142E"/>
    <w:rsid w:val="00D71CA5"/>
    <w:rsid w:val="00D720C3"/>
    <w:rsid w:val="00D725D7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03E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040"/>
    <w:rsid w:val="00D849D9"/>
    <w:rsid w:val="00D84A6D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C6A"/>
    <w:rsid w:val="00D97C7D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37A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2C42"/>
    <w:rsid w:val="00DC3D91"/>
    <w:rsid w:val="00DC4E69"/>
    <w:rsid w:val="00DC4F0C"/>
    <w:rsid w:val="00DC4F4F"/>
    <w:rsid w:val="00DC4F5B"/>
    <w:rsid w:val="00DC5043"/>
    <w:rsid w:val="00DC50E4"/>
    <w:rsid w:val="00DC59F5"/>
    <w:rsid w:val="00DC5AA2"/>
    <w:rsid w:val="00DC62A4"/>
    <w:rsid w:val="00DC64B8"/>
    <w:rsid w:val="00DC6C53"/>
    <w:rsid w:val="00DC6DA3"/>
    <w:rsid w:val="00DC7853"/>
    <w:rsid w:val="00DD0F99"/>
    <w:rsid w:val="00DD16AC"/>
    <w:rsid w:val="00DD2387"/>
    <w:rsid w:val="00DD2F70"/>
    <w:rsid w:val="00DD310D"/>
    <w:rsid w:val="00DD3175"/>
    <w:rsid w:val="00DD3602"/>
    <w:rsid w:val="00DD361D"/>
    <w:rsid w:val="00DD3A4C"/>
    <w:rsid w:val="00DD3B73"/>
    <w:rsid w:val="00DD3E12"/>
    <w:rsid w:val="00DD3F09"/>
    <w:rsid w:val="00DD444B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75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6F2E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B39"/>
    <w:rsid w:val="00DF2F5B"/>
    <w:rsid w:val="00DF3EF3"/>
    <w:rsid w:val="00DF3FDD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42A"/>
    <w:rsid w:val="00E006D1"/>
    <w:rsid w:val="00E006F5"/>
    <w:rsid w:val="00E0183A"/>
    <w:rsid w:val="00E0209E"/>
    <w:rsid w:val="00E02834"/>
    <w:rsid w:val="00E02AC5"/>
    <w:rsid w:val="00E03108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2C9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42A8"/>
    <w:rsid w:val="00E346FF"/>
    <w:rsid w:val="00E34DAC"/>
    <w:rsid w:val="00E34F35"/>
    <w:rsid w:val="00E351DF"/>
    <w:rsid w:val="00E35C07"/>
    <w:rsid w:val="00E35DF0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83C"/>
    <w:rsid w:val="00E4490D"/>
    <w:rsid w:val="00E45D6B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895"/>
    <w:rsid w:val="00E63AD3"/>
    <w:rsid w:val="00E63F6C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51F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5B6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49B"/>
    <w:rsid w:val="00E9355E"/>
    <w:rsid w:val="00E9399D"/>
    <w:rsid w:val="00E93EAB"/>
    <w:rsid w:val="00E944BD"/>
    <w:rsid w:val="00E94539"/>
    <w:rsid w:val="00E949F4"/>
    <w:rsid w:val="00E954ED"/>
    <w:rsid w:val="00E95991"/>
    <w:rsid w:val="00E95CC4"/>
    <w:rsid w:val="00E95DEC"/>
    <w:rsid w:val="00E96324"/>
    <w:rsid w:val="00E963A7"/>
    <w:rsid w:val="00E96A01"/>
    <w:rsid w:val="00E971ED"/>
    <w:rsid w:val="00E97498"/>
    <w:rsid w:val="00EA0149"/>
    <w:rsid w:val="00EA0212"/>
    <w:rsid w:val="00EA0248"/>
    <w:rsid w:val="00EA04C1"/>
    <w:rsid w:val="00EA072B"/>
    <w:rsid w:val="00EA1089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3E8A"/>
    <w:rsid w:val="00EE4518"/>
    <w:rsid w:val="00EE4588"/>
    <w:rsid w:val="00EE46DF"/>
    <w:rsid w:val="00EE4931"/>
    <w:rsid w:val="00EE4DB6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93C"/>
    <w:rsid w:val="00EF5C53"/>
    <w:rsid w:val="00EF68B6"/>
    <w:rsid w:val="00EF6BB4"/>
    <w:rsid w:val="00EF713C"/>
    <w:rsid w:val="00EF7288"/>
    <w:rsid w:val="00EF79E9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6F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323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3273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3E1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2E73"/>
    <w:rsid w:val="00F63295"/>
    <w:rsid w:val="00F63623"/>
    <w:rsid w:val="00F649FB"/>
    <w:rsid w:val="00F64B80"/>
    <w:rsid w:val="00F650BF"/>
    <w:rsid w:val="00F65319"/>
    <w:rsid w:val="00F656CB"/>
    <w:rsid w:val="00F65B34"/>
    <w:rsid w:val="00F65EB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71D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87E11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978FE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57B"/>
    <w:rsid w:val="00FA7D10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3CD1"/>
    <w:rsid w:val="00FC40F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EE0"/>
    <w:rsid w:val="00FD7119"/>
    <w:rsid w:val="00FD754D"/>
    <w:rsid w:val="00FD76BC"/>
    <w:rsid w:val="00FD76FF"/>
    <w:rsid w:val="00FD7BB9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494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F413EFA6-E5D2-4DD9-9205-85EAEC84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35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paragraph" w:styleId="afe">
    <w:name w:val="Date"/>
    <w:basedOn w:val="a"/>
    <w:next w:val="a"/>
    <w:link w:val="Char5"/>
    <w:rsid w:val="00E35DF0"/>
  </w:style>
  <w:style w:type="character" w:customStyle="1" w:styleId="Char5">
    <w:name w:val="날짜 Char"/>
    <w:basedOn w:val="a0"/>
    <w:link w:val="afe"/>
    <w:rsid w:val="00E35D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1416F-0FBB-42A0-9CFF-4646E56A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133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LG: SeoYoung Back</cp:lastModifiedBy>
  <cp:revision>8</cp:revision>
  <cp:lastPrinted>2014-08-09T03:01:00Z</cp:lastPrinted>
  <dcterms:created xsi:type="dcterms:W3CDTF">2023-05-11T10:49:00Z</dcterms:created>
  <dcterms:modified xsi:type="dcterms:W3CDTF">2023-05-12T04:43:00Z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